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8E69F" w14:textId="77777777" w:rsidR="00002F99" w:rsidRDefault="00002F99" w:rsidP="00002F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BOSWELL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2A44F15" w14:textId="77777777" w:rsidR="00002F99" w:rsidRDefault="00002F99" w:rsidP="00002F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York. Monk.</w:t>
      </w:r>
    </w:p>
    <w:p w14:paraId="647AB2FE" w14:textId="77777777" w:rsidR="00002F99" w:rsidRDefault="00002F99" w:rsidP="00002F99">
      <w:pPr>
        <w:rPr>
          <w:rFonts w:ascii="Times New Roman" w:hAnsi="Times New Roman" w:cs="Times New Roman"/>
        </w:rPr>
      </w:pPr>
    </w:p>
    <w:p w14:paraId="5231965C" w14:textId="77777777" w:rsidR="00002F99" w:rsidRDefault="00002F99" w:rsidP="00002F99">
      <w:pPr>
        <w:rPr>
          <w:rFonts w:ascii="Times New Roman" w:hAnsi="Times New Roman" w:cs="Times New Roman"/>
        </w:rPr>
      </w:pPr>
    </w:p>
    <w:p w14:paraId="53622A54" w14:textId="77777777" w:rsidR="00002F99" w:rsidRDefault="00002F99" w:rsidP="00002F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 Master of the Guild of Corpus Christi brought a plaint of trespass </w:t>
      </w:r>
    </w:p>
    <w:p w14:paraId="77FEA95C" w14:textId="77777777" w:rsidR="00002F99" w:rsidRDefault="00002F99" w:rsidP="00002F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assault against him and 21 others.</w:t>
      </w:r>
    </w:p>
    <w:p w14:paraId="7FB42E3F" w14:textId="77777777" w:rsidR="00002F99" w:rsidRDefault="00002F99" w:rsidP="00002F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E5F2298" w14:textId="77777777" w:rsidR="00002F99" w:rsidRDefault="00002F99" w:rsidP="00002F99">
      <w:pPr>
        <w:rPr>
          <w:rFonts w:ascii="Times New Roman" w:hAnsi="Times New Roman" w:cs="Times New Roman"/>
        </w:rPr>
      </w:pPr>
    </w:p>
    <w:p w14:paraId="62BEF6DC" w14:textId="77777777" w:rsidR="00002F99" w:rsidRDefault="00002F99" w:rsidP="00002F99">
      <w:pPr>
        <w:rPr>
          <w:rFonts w:ascii="Times New Roman" w:hAnsi="Times New Roman" w:cs="Times New Roman"/>
        </w:rPr>
      </w:pPr>
    </w:p>
    <w:p w14:paraId="5311475D" w14:textId="77777777" w:rsidR="00002F99" w:rsidRDefault="00002F99" w:rsidP="00002F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2019</w:t>
      </w:r>
    </w:p>
    <w:p w14:paraId="4A7976FB" w14:textId="77777777" w:rsidR="006B2F86" w:rsidRPr="00E71FC3" w:rsidRDefault="00002F9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AD650" w14:textId="77777777" w:rsidR="00002F99" w:rsidRDefault="00002F99" w:rsidP="00E71FC3">
      <w:r>
        <w:separator/>
      </w:r>
    </w:p>
  </w:endnote>
  <w:endnote w:type="continuationSeparator" w:id="0">
    <w:p w14:paraId="06009A22" w14:textId="77777777" w:rsidR="00002F99" w:rsidRDefault="00002F9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03FB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666A2" w14:textId="77777777" w:rsidR="00002F99" w:rsidRDefault="00002F99" w:rsidP="00E71FC3">
      <w:r>
        <w:separator/>
      </w:r>
    </w:p>
  </w:footnote>
  <w:footnote w:type="continuationSeparator" w:id="0">
    <w:p w14:paraId="32FFF0E4" w14:textId="77777777" w:rsidR="00002F99" w:rsidRDefault="00002F9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F99"/>
    <w:rsid w:val="00002F9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C6244"/>
  <w15:chartTrackingRefBased/>
  <w15:docId w15:val="{FD7E1F8E-9A31-4354-82B7-03B3A4E5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F9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02F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2019-06-14T20:27:00Z</dcterms:created>
  <dcterms:modified xsi:type="dcterms:W3CDTF">2019-06-14T20:31:00Z</dcterms:modified>
</cp:coreProperties>
</file>